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348DD1BE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3FB4351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F64E59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CC84A23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0AD105CC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0E6DA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0FD817DD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0E6DA5" w:rsidR="000E6DA5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701827F6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0E6DA5" w:rsidR="000E6DA5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69C20EC9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0E6DA5" w:rsidR="000E6DA5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0E6DA5" w:rsidR="000E6DA5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54BE3020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1F49262D" w14:textId="77777777">
      <w:pPr>
        <w:pStyle w:val="SudSjedite"/>
      </w:pPr>
      <w:r w:rsidRPr="006C43C5">
        <w:tab/>
      </w:r>
    </w:p>
    <w:p w:rsidRPr="001A12B4" w:rsidR="001A12B4" w:rsidP="001A12B4" w:rsidRDefault="001A12B4" w14:paraId="544A4B10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Pp Ikp-573/2020-8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0E6DA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412E7FED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2FEE7C24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6B1D5122" w14:textId="77777777">
      <w:pPr>
        <w:keepNext/>
        <w:spacing w:after="0"/>
        <w:jc w:val="center"/>
      </w:pPr>
    </w:p>
    <w:p w:rsidRPr="00CE79FB" w:rsidR="00CE79FB" w:rsidP="00CE79FB" w:rsidRDefault="00CE79FB" w14:paraId="5EBE804F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4D4D3363" w14:textId="77777777">
      <w:pPr>
        <w:keepNext/>
        <w:spacing w:after="0"/>
        <w:jc w:val="center"/>
      </w:pPr>
    </w:p>
    <w:p w:rsidRPr="001A12B4" w:rsidR="001A12B4" w:rsidP="001A12B4" w:rsidRDefault="00000000" w14:paraId="25B92AE4" w14:textId="0A443052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0E6DA5" w:rsidR="000E6DA5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0E6DA5" w:rsidR="000E6DA5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 xml:space="preserve">  Damir Dvorski, OIB 80479472600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članka 289. stavka 4.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6.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4BAF4312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DACE601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0D006D63" w14:textId="5A910F7F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0E6DA5">
        <w:rPr>
          <w:rFonts w:eastAsia="Calibri" w:cs="Times New Roman"/>
        </w:rPr>
        <w:t xml:space="preserve"> i 14. b.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novčana kazna i troškovi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Damir Dvorski, OIB 80479472600">
            <w:listItem w:displayText="Damir Dvorski, OIB 80479472600" w:value="Damir Dvorski, OIB 80479472600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Damir Dvorski, OIB 80479472600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Damir Dvorski, Vukovarska 33&#10;, 22320 Drniš">
            <w:listItem w:displayText="Damir Dvorski, Vukovarska 33&#10;, 22320 Drniš" w:value="Damir Dvorski, Vukovarska 33&#10;, 22320 Drniš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Damir Dvorski, Vukovarska 33, 22320 Drniš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0E6DA5" w:rsidR="000E6DA5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članka 289. stavka 4.</w:t>
          </w:r>
        </w:sdtContent>
      </w:sdt>
      <w:r w:rsidR="002A712A">
        <w:rPr>
          <w:rFonts w:eastAsia="Times New Roman" w:cs="Times New Roman"/>
        </w:rPr>
        <w:t xml:space="preserve"> </w:t>
      </w:r>
      <w:r w:rsidR="000E6DA5">
        <w:rPr>
          <w:rFonts w:eastAsia="Times New Roman" w:cs="Times New Roman"/>
        </w:rPr>
        <w:t>Zakona o sigurnosti prometa na cestama</w:t>
      </w:r>
    </w:p>
    <w:p w:rsidRPr="00A76642" w:rsidR="00A76642" w:rsidP="000E6DA5" w:rsidRDefault="00A76642" w14:paraId="604ED787" w14:textId="77777777">
      <w:pPr>
        <w:jc w:val="both"/>
        <w:rPr>
          <w:rFonts w:eastAsia="Calibri" w:cs="Times New Roman"/>
        </w:rPr>
      </w:pPr>
    </w:p>
    <w:p w:rsidR="00561534" w:rsidP="00561534" w:rsidRDefault="00561534" w14:paraId="4BAF5220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FEE67AC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180C075B" w14:textId="4CF06EE0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0E6DA5" w:rsidR="000E6DA5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0E6DA5" w:rsidR="000E6DA5">
            <w:rPr>
              <w:rStyle w:val="eSPISCCParagraphDefaultFont"/>
            </w:rPr>
            <w:t>Pp P-1325/2019-9 donesena 28.11.2019.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5-14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0E6DA5" w:rsidR="000E6DA5">
            <w:rPr>
              <w:rStyle w:val="eSPISCCParagraphDefaultFont"/>
            </w:rPr>
            <w:t>14.05.2020.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0E6DA5" w:rsidR="000E6DA5">
            <w:rPr>
              <w:rStyle w:val="eSPISCCParagraphDefaultFont"/>
            </w:rPr>
            <w:t>Damir Dvorski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0E6DA5" w:rsidR="000E6DA5">
            <w:rPr>
              <w:rStyle w:val="eSPISCCParagraphDefaultFont"/>
            </w:rPr>
            <w:t>novčana kazna i troškovi postupka</w:t>
          </w:r>
        </w:sdtContent>
      </w:sdt>
    </w:p>
    <w:p w:rsidRPr="002A712A" w:rsidR="002A712A" w:rsidP="002A712A" w:rsidRDefault="002A712A" w14:paraId="2082E7AE" w14:textId="494F81B4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</w:t>
      </w:r>
      <w:r w:rsidR="000E6DA5">
        <w:rPr>
          <w:rFonts w:cs="Arial"/>
        </w:rPr>
        <w:t xml:space="preserve">i 14. b. </w:t>
      </w:r>
      <w:r w:rsidRPr="002A712A">
        <w:rPr>
          <w:rFonts w:cs="Arial"/>
        </w:rPr>
        <w:t xml:space="preserve">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0E6DA5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0E6DA5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58FECBD6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41DEB17A" w14:textId="3D71F29C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</w:t>
      </w:r>
      <w:r w:rsidR="000E6DA5">
        <w:rPr>
          <w:rFonts w:cs="Arial"/>
        </w:rPr>
        <w:t xml:space="preserve">odnosno pet </w:t>
      </w:r>
      <w:r w:rsidRPr="002A712A">
        <w:rPr>
          <w:rFonts w:cs="Arial"/>
        </w:rPr>
        <w:t>godin</w:t>
      </w:r>
      <w:r w:rsidR="000E6DA5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174B5BE8" w14:textId="77777777">
      <w:pPr>
        <w:pStyle w:val="Odlomakpopisa"/>
        <w:ind w:left="1068" w:firstLine="0"/>
        <w:rPr>
          <w:rFonts w:cs="Arial"/>
        </w:rPr>
      </w:pPr>
    </w:p>
    <w:p w:rsidRPr="00561534" w:rsidR="00561534" w:rsidP="000E6DA5" w:rsidRDefault="00561534" w14:paraId="74ACEB49" w14:textId="77777777">
      <w:pPr>
        <w:spacing w:after="0" w:line="276" w:lineRule="auto"/>
        <w:jc w:val="both"/>
        <w:rPr>
          <w:rFonts w:eastAsia="Calibri" w:cs="Times New Roman"/>
        </w:rPr>
      </w:pPr>
    </w:p>
    <w:p w:rsidRPr="001A12B4" w:rsidR="001A12B4" w:rsidP="001A12B4" w:rsidRDefault="001A12B4" w14:paraId="28CB5857" w14:textId="4194B911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6.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67DD3392" w14:textId="77777777">
        <w:tc>
          <w:tcPr>
            <w:tcW w:w="3284" w:type="dxa"/>
          </w:tcPr>
          <w:p w:rsidRPr="00B40829" w:rsidR="00B40829" w:rsidP="00B40829" w:rsidRDefault="00B40829" w14:paraId="1C08CF29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19000B4C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31BE2D5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4757945E" w14:textId="77777777">
        <w:tc>
          <w:tcPr>
            <w:tcW w:w="3284" w:type="dxa"/>
          </w:tcPr>
          <w:p w:rsidRPr="00B40829" w:rsidR="00B40829" w:rsidP="00B40829" w:rsidRDefault="00000000" w14:paraId="2C105C41" w14:textId="7DC49372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0E6DA5" w:rsidR="000E6DA5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0AAFF8E4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1BEBFD0D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0E6DA5" w:rsidR="000E6DA5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05E3C04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D542D6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15D7D9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AA7C8C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1CF03C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7DD03EE1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3909454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3B3E28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17071DAE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070A699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E6DA5" w:rsidR="000E6DA5">
            <w:rPr>
              <w:rStyle w:val="eSPISCCParagraphDefaultFont"/>
              <w:rFonts w:eastAsiaTheme="minorHAnsi"/>
            </w:rPr>
            <w:t>Damir Dvorski, Vukovarska 33, 22320 Drniš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358277DD" w14:textId="26ED8CE2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Općinski sud u Crikvenici, OIB 74084245037, Kralja Tomislava 85 A&#10;,51260 Crikvenica" w:value="Općinski sud u Crikvenici, OIB 74084245037, Kralja Tomislava 85 A&#10;,51260 Crikvenica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Policijska Postaja Senj, Stara Cesta 23&#10;,53270 Senj" w:value="Policijska Postaja Senj, Stara Cesta 23&#10;,53270 Senj"/>
            <w:listItem w:displayText="Policijska postaja Drniš, Ulica Mate Grubišića 4,22320 Drniš" w:value="Policijska postaja Drniš, Ulica Mate Grubišića 4,22320 Drniš"/>
          </w:comboBox>
        </w:sdtPr>
        <w:sdtContent>
          <w:r w:rsidRPr="000E6DA5" w:rsidR="000E6DA5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0E6DA5">
        <w:rPr>
          <w:rFonts w:cs="Times New Roman"/>
        </w:rPr>
        <w:t>br. 511-04-09/50-1-5/52-56/2018</w:t>
      </w:r>
    </w:p>
    <w:p w:rsidRPr="002D7FEE" w:rsidR="00B37A7D" w:rsidP="002D7FEE" w:rsidRDefault="00B37A7D" w14:paraId="693D2C3B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6AD6B031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932430F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6475" w:rsidP="00537B78" w:rsidRDefault="00126475" w14:paraId="7FA5C4F0" w14:textId="77777777">
      <w:r>
        <w:separator/>
      </w:r>
    </w:p>
  </w:endnote>
  <w:endnote w:type="continuationSeparator" w:id="0">
    <w:p w:rsidR="00126475" w:rsidP="00537B78" w:rsidRDefault="00126475" w14:paraId="15A7217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1A9CB10D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840F377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6475" w:rsidP="00537B78" w:rsidRDefault="00126475" w14:paraId="37C0F763" w14:textId="77777777">
      <w:r>
        <w:separator/>
      </w:r>
    </w:p>
  </w:footnote>
  <w:footnote w:type="continuationSeparator" w:id="0">
    <w:p w:rsidR="00126475" w:rsidP="00537B78" w:rsidRDefault="00126475" w14:paraId="1211E08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866C735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0E6DA5" w:rsidR="000E6DA5">
          <w:rPr>
            <w:rStyle w:val="eSPISCCParagraphDefaultFont"/>
          </w:rPr>
          <w:t>Pp Ikp-573/2020-8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DA5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6475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4B01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5E48C20F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EC529C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A75C3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EC529C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6. veljače 2026.</izvorni_sadrzaj>
    <derivirana_varijabla naziv="DomainObject.DatumDonosenjaOdluke_1">6.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Ikp-573/2020-8</izvorni_sadrzaj>
    <derivirana_varijabla naziv="DomainObject.Oznaka_1">Pp Ikp-573/2020-8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2020.</izvorni_sadrzaj>
    <derivirana_varijabla naziv="DomainObject.Predmet.DatumOsnivanja_1">31.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Ikp-573/2020</izvorni_sadrzaj>
    <derivirana_varijabla naziv="DomainObject.Predmet.OznakaBroj_1">Pp Ikp-573/2020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P-1325/2019], JCMS stara oznaka predmeta=[], </izvorni_sadrzaj>
    <derivirana_varijabla naziv="DomainObject.Predmet.PrimjedbaSuca_1">oznaka JCMS vezanog predmeta=[Pp P-1325/2019],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Dvorski</izvorni_sadrzaj>
    <derivirana_varijabla naziv="DomainObject.Predmet.ProtustrankaFormated_1">  Damir Dvorski</derivirana_varijabla>
  </DomainObject.Predmet.ProtustrankaFormated>
  <DomainObject.Predmet.ProtustrankaFormatedOIB>
    <izvorni_sadrzaj>  Damir Dvorski, OIB 80479472600</izvorni_sadrzaj>
    <derivirana_varijabla naziv="DomainObject.Predmet.ProtustrankaFormatedOIB_1">  Damir Dvorski, OIB 80479472600</derivirana_varijabla>
  </DomainObject.Predmet.ProtustrankaFormatedOIB>
  <DomainObject.Predmet.ProtustrankaFormatedWithAdress>
    <izvorni_sadrzaj> Damir Dvorski, Vukovarska 33
, 22320 Drniš</izvorni_sadrzaj>
    <derivirana_varijabla naziv="DomainObject.Predmet.ProtustrankaFormatedWithAdress_1"> Damir Dvorski, Vukovarska 33
, 22320 Drniš</derivirana_varijabla>
  </DomainObject.Predmet.ProtustrankaFormatedWithAdress>
  <DomainObject.Predmet.ProtustrankaFormatedWithAdressOIB>
    <izvorni_sadrzaj> Damir Dvorski, OIB 80479472600, Vukovarska 33
, 22320 Drniš</izvorni_sadrzaj>
    <derivirana_varijabla naziv="DomainObject.Predmet.ProtustrankaFormatedWithAdressOIB_1"> Damir Dvorski, OIB 80479472600, Vukovarska 33
, 22320 Drniš</derivirana_varijabla>
  </DomainObject.Predmet.ProtustrankaFormatedWithAdressOIB>
  <DomainObject.Predmet.ProtustrankaWithAdress>
    <izvorni_sadrzaj>Damir Dvorski Vukovarska 33
, 22320 Drniš</izvorni_sadrzaj>
    <derivirana_varijabla naziv="DomainObject.Predmet.ProtustrankaWithAdress_1">Damir Dvorski Vukovarska 33
, 22320 Drniš</derivirana_varijabla>
  </DomainObject.Predmet.ProtustrankaWithAdress>
  <DomainObject.Predmet.ProtustrankaWithAdressOIB>
    <izvorni_sadrzaj>Damir Dvorski, OIB 80479472600, Vukovarska 33
, 22320 Drniš</izvorni_sadrzaj>
    <derivirana_varijabla naziv="DomainObject.Predmet.ProtustrankaWithAdressOIB_1">Damir Dvorski, OIB 80479472600, Vukovarska 33
, 22320 Drniš</derivirana_varijabla>
  </DomainObject.Predmet.ProtustrankaWithAdressOIB>
  <DomainObject.Predmet.ProtustrankaNazivFormated>
    <izvorni_sadrzaj>Damir Dvorski</izvorni_sadrzaj>
    <derivirana_varijabla naziv="DomainObject.Predmet.ProtustrankaNazivFormated_1">Damir Dvorski</derivirana_varijabla>
    <derivirana_varijabla naziv="Padez">Damir Dvorski</derivirana_varijabla>
  </DomainObject.Predmet.ProtustrankaNazivFormated>
  <DomainObject.Predmet.ProtustrankaNazivFormatedOIB>
    <izvorni_sadrzaj>Damir Dvorski, OIB 80479472600</izvorni_sadrzaj>
    <derivirana_varijabla naziv="DomainObject.Predmet.ProtustrankaNazivFormatedOIB_1">Damir Dvorski, OIB 80479472600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Damir Dvorski</item>
    </izvorni_sadrzaj>
    <derivirana_varijabla naziv="DomainObject.Predmet.ProtuStrankaListFormated_1">
      <item>Damir Dvorski</item>
    </derivirana_varijabla>
  </DomainObject.Predmet.ProtuStrankaListFormated>
  <DomainObject.Predmet.ProtuStrankaListFormatedOIB>
    <izvorni_sadrzaj>
      <item>Damir Dvorski, OIB 80479472600</item>
    </izvorni_sadrzaj>
    <derivirana_varijabla naziv="DomainObject.Predmet.ProtuStrankaListFormatedOIB_1">
      <item>Damir Dvorski, OIB 80479472600</item>
    </derivirana_varijabla>
  </DomainObject.Predmet.ProtuStrankaListFormatedOIB>
  <DomainObject.Predmet.ProtuStrankaListFormatedWithAdress>
    <izvorni_sadrzaj>
      <item>Damir Dvorski, Vukovarska 33
, 22320 Drniš</item>
    </izvorni_sadrzaj>
    <derivirana_varijabla naziv="DomainObject.Predmet.ProtuStrankaListFormatedWithAdress_1">
      <item>Damir Dvorski, Vukovarska 33
, 22320 Drniš</item>
    </derivirana_varijabla>
  </DomainObject.Predmet.ProtuStrankaListFormatedWithAdress>
  <DomainObject.Predmet.ProtuStrankaListFormatedWithAdressOIB>
    <izvorni_sadrzaj>
      <item>Damir Dvorski, OIB 80479472600, Vukovarska 33
, 22320 Drniš</item>
    </izvorni_sadrzaj>
    <derivirana_varijabla naziv="DomainObject.Predmet.ProtuStrankaListFormatedWithAdressOIB_1">
      <item>Damir Dvorski, OIB 80479472600, Vukovarska 33
, 22320 Drniš</item>
    </derivirana_varijabla>
  </DomainObject.Predmet.ProtuStrankaListFormatedWithAdressOIB>
  <DomainObject.Predmet.ProtuStrankaListNazivFormated>
    <izvorni_sadrzaj>
      <item>Damir Dvorski</item>
    </izvorni_sadrzaj>
    <derivirana_varijabla naziv="DomainObject.Predmet.ProtuStrankaListNazivFormated_1">
      <item>Damir Dvorski</item>
    </derivirana_varijabla>
  </DomainObject.Predmet.ProtuStrankaListNazivFormated>
  <DomainObject.Predmet.ProtuStrankaListNazivFormatedOIB>
    <izvorni_sadrzaj>
      <item>Damir Dvorski, OIB 80479472600</item>
    </izvorni_sadrzaj>
    <derivirana_varijabla naziv="DomainObject.Predmet.ProtuStrankaListNazivFormatedOIB_1">
      <item>Damir Dvorski, OIB 80479472600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Policijska Postaja Senj</item>
      <item>Policijska postaja Drniš</item>
    </izvorni_sadrzaj>
    <derivirana_varijabla naziv="DomainObject.Predmet.OstaliListFormated_1">
      <item>Općinski sud u Crikvenici</item>
      <item>Financijska agencija
Regionalni centar Rijeka</item>
      <item>Valentina Uković</item>
      <item>Policijska Postaja Senj</item>
      <item>Policijska postaja Drniš</item>
    </derivirana_varijabla>
    <derivirana_varijabla naziv="DrugaOsoba">
      <item>Općinski sud u Crikvenici</item>
      <item>Financijska agencija
Regionalni centar Rijeka</item>
      <item>Valentina Uković</item>
      <item>Policijska Postaja Senj</item>
      <item>Policijska postaja Drniš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Policijska Postaja Senj</item>
      <item>Policijska postaja Drniš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Policijska Postaja Senj</item>
      <item>Policijska postaja Drniš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Policijska Postaja Senj, Stara Cesta 23
, 53270 Senj</item>
      <item>Policijska postaja Drniš, Ulica Mate Grubišića 4, 22320 Drniš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Policijska Postaja Senj, Stara Cesta 23
, 53270 Senj</item>
      <item>Policijska postaja Drniš, Ulica Mate Grubišića 4, 22320 Drniš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Postaja Senj, Stara Cesta 23
, 53270 Senj</item>
      <item>Policijska postaja Drniš, Ulica Mate Grubišića 4, 22320 Drniš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Postaja Senj, Stara Cesta 23
, 53270 Senj</item>
      <item>Policijska postaja Drniš, Ulica Mate Grubišića 4, 22320 Drniš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Policijska Postaja Senj</item>
      <item>Policijska postaja Drniš</item>
    </izvorni_sadrzaj>
    <derivirana_varijabla naziv="DomainObject.Predmet.OstaliListNazivFormated_1">
      <item>Općinski sud u Crikvenici</item>
      <item>Financijska agencija
Regionalni centar Rijeka</item>
      <item>Valentina Uković</item>
      <item>Policijska Postaja Senj</item>
      <item>Policijska postaja Drniš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Policijska Postaja Senj</item>
      <item>Policijska postaja Drniš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Policijska Postaja Senj</item>
      <item>Policijska postaja Drniš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/>
  </DomainObject.Predmet.ClanakZakona>
  <DomainObject.Predmet.ClanakZakonaFull>
    <izvorni_sadrzaj>članka 289. stavka 1.</izvorni_sadrzaj>
    <derivirana_varijabla naziv="DomainObject.Predmet.ClanakZakonaFull_1">članka 289. stavka 4.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6. veljače 2026.</izvorni_sadrzaj>
    <derivirana_varijabla naziv="DomainObject.Datum_1">6. veljače 2026.</derivirana_varijabla>
    <derivirana_varijabla naziv="datum">6. veljače 2026.</derivirana_varijabla>
    <derivirana_varijabla naziv="datumpravomocnosti">6. veljače 2026.</derivirana_varijabla>
    <derivirana_varijabla naziv="datumizvrsnosti">6. veljače 2026.</derivirana_varijabla>
  </DomainObject.Datum>
  <DomainObject.PoslovniBrojDokumenta>
    <izvorni_sadrzaj>Pp Ikp-573/2020-8</izvorni_sadrzaj>
    <derivirana_varijabla naziv="DomainObject.PoslovniBrojDokumenta_1">Pp Ikp-573/2020-8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Damir Dvorski</izvorni_sadrzaj>
    <derivirana_varijabla naziv="DomainObject.Predmet.ProtustrankaIDrugi_1">Damir Dvorski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Damir Dvorski, OIB 80479472600, Vukovarska 33
, 22320 Drniš</izvorni_sadrzaj>
    <derivirana_varijabla naziv="DomainObject.Predmet.ProtustrankaIDrugiAdressOIB_1">Damir Dvorski, OIB 80479472600, Vukovarska 33
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Dvorski</item>
      <item>Općinski sud u Crikvenici</item>
      <item>Općinski sud u Crikvenici</item>
      <item>Financijska agencija
Regionalni centar Rijeka</item>
      <item>Valentina Uković</item>
      <item>Policijska Postaja Senj</item>
      <item>Policijska postaja Drniš</item>
    </izvorni_sadrzaj>
    <derivirana_varijabla naziv="DomainObject.Predmet.SudioniciListNaziv_1">
      <item>Damir Dvorski</item>
      <item>Općinski sud u Crikvenici</item>
      <item>Općinski sud u Crikvenici</item>
      <item>Financijska agencija
Regionalni centar Rijeka</item>
      <item>Valentina Uković</item>
      <item>Policijska Postaja Senj</item>
      <item>Policijska postaja Drniš</item>
    </derivirana_varijabla>
    <derivirana_varijabla naziv="OstaliSudionici">
      <item>Damir Dvorski</item>
      <item>Općinski sud u Crikvenici</item>
      <item>Općinski sud u Crikvenici</item>
      <item>Financijska agencija
Regionalni centar Rijeka</item>
      <item>Valentina Uković</item>
      <item>Policijska Postaja Senj</item>
      <item>Policijska postaja Drniš</item>
    </derivirana_varijabla>
  </DomainObject.Predmet.SudioniciListNaziv>
  <DomainObject.Predmet.SudioniciListAdressOIB>
    <izvorni_sadrzaj>
      <item>Damir Dvorski, OIB 80479472600, Vukovarska 33
,22320 Drniš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Policijska Postaja Senj, Stara Cesta 23
,53270 Senj</item>
      <item>Policijska postaja Drniš, Ulica Mate Grubišića 4,22320 Drniš</item>
    </izvorni_sadrzaj>
    <derivirana_varijabla naziv="DomainObject.Predmet.SudioniciListAdressOIB_1">
      <item>Policijska Postaja Senj, Stara Cesta 23,53270 Senj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Policijska Postaja Senj, Stara Cesta 23
,53270 Senj</item>
      <item>Policijska postaja Drniš, Ulica Mate Grubišića 4,22320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80479472600</item>
      <item>, OIB 74084245037</item>
      <item>, OIB 74084245037</item>
      <item>, OIB null</item>
      <item>, OIB 87639571963</item>
      <item>, OIB null</item>
      <item>, OIB null</item>
    </izvorni_sadrzaj>
    <derivirana_varijabla naziv="DomainObject.Predmet.SudioniciListNazivOIB_1">
      <item>, OIB 80479472600</item>
      <item>, OIB 74084245037</item>
      <item>, OIB 74084245037</item>
      <item>, OIB null</item>
      <item>, OIB 87639571963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novčana kazna i troškovi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siječnja 2023.</izvorni_sadrzaj>
    <derivirana_varijabla naziv="DomainObject.PredzadnjaOdlukaIzPredmeta.DatumDonosenjaOdluke_1">17. siječnja 2023.</derivirana_varijabla>
  </DomainObject.PredzadnjaOdlukaIzPredmeta.DatumDonosenjaOdluke>
  <DomainObject.PredzadnjaOdlukaIzPredmeta.Oznaka>
    <izvorni_sadrzaj>Pp Ikp-573/2020-6</izvorni_sadrzaj>
    <derivirana_varijabla naziv="DomainObject.PredzadnjaOdlukaIzPredmeta.Oznaka_1">Pp Ikp-573/2020-6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srpnja 2020.</izvorni_sadrzaj>
    <derivirana_varijabla naziv="DomainObject.Predmet.DatumPocetkaProcesa_1">31.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Damir Dvorski, Vukovarska 33
, 22320 Drniš</izvorni_sadrzaj>
    <derivirana_varijabla naziv="DomainObject.Predmet.OsudenikImePrezimeAdresa_1">Damir Dvorski, Vukovarska 33
, 22320 Drniš</derivirana_varijabla>
  </DomainObject.Predmet.OsudenikImePrezimeAdresa>
  <DomainObject.Predmet.OsudenikImePrezimeOIBDatRodenja>
    <izvorni_sadrzaj>Damir Dvorski, OIB 80479472600, rođen-a 08.11.1983.</izvorni_sadrzaj>
    <derivirana_varijabla naziv="DomainObject.Predmet.OsudenikImePrezimeOIBDatRodenja_1">Damir Dvorski, OIB 80479472600, rođen-a 08.11.1983.</derivirana_varijabla>
  </DomainObject.Predmet.OsudenikImePrezimeOIBDatRodenja>
  <DomainObject.IkpPredmet.OdlukaRjesenjeIshodisni>
    <izvorni_sadrzaj>Pp P-1325/2019-9 donesena 28.11.2019.</izvorni_sadrzaj>
    <derivirana_varijabla naziv="DomainObject.IkpPredmet.OdlukaRjesenjeIshodisni_1">Pp P-1325/2019-9 donesena 28.11.2019.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14.05.2020.</izvorni_sadrzaj>
    <derivirana_varijabla naziv="DomainObject.IkpPredmet.IshodisnaOdlukaDatumPravomocnosti_1">14.05.2020.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352</properties:Words>
  <properties:Characters>1987</properties:Characters>
  <properties:Lines>73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2026-02-06T10:42:00Z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2026-02-06T10:42:00Z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Ikp-573/2020-8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463167421</vt:lpwstr>
  </prop:property>
</prop:Properties>
</file>